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72" w:type="dxa"/>
        <w:tblLayout w:type="fixed"/>
        <w:tblLook w:val="01E0"/>
      </w:tblPr>
      <w:tblGrid>
        <w:gridCol w:w="2160"/>
        <w:gridCol w:w="8280"/>
      </w:tblGrid>
      <w:tr w:rsidR="00FB0973" w:rsidTr="00B81099">
        <w:tc>
          <w:tcPr>
            <w:tcW w:w="2160" w:type="dxa"/>
          </w:tcPr>
          <w:p w:rsidR="00FB0973" w:rsidRDefault="00A1029B">
            <w:r>
              <w:rPr>
                <w:noProof/>
                <w:lang w:eastAsia="ko-KR"/>
              </w:rPr>
              <w:drawing>
                <wp:inline distT="0" distB="0" distL="0" distR="0">
                  <wp:extent cx="1234440" cy="1196340"/>
                  <wp:effectExtent l="19050" t="0" r="3810" b="0"/>
                  <wp:docPr id="1" name="그림 1" descr="States 4H small 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ates 4H small 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1196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vAlign w:val="center"/>
          </w:tcPr>
          <w:p w:rsidR="00353B0D" w:rsidRDefault="00F85B3B" w:rsidP="00353B0D">
            <w:pPr>
              <w:jc w:val="center"/>
              <w:rPr>
                <w:rFonts w:ascii="바탕" w:eastAsia="바탕" w:hAnsi="바탕" w:cs="바탕"/>
                <w:b/>
                <w:sz w:val="32"/>
                <w:szCs w:val="32"/>
                <w:lang w:eastAsia="ko-KR"/>
              </w:rPr>
            </w:pPr>
            <w:r w:rsidRPr="00B81099">
              <w:rPr>
                <w:rFonts w:ascii="Arial" w:hAnsi="Arial" w:cs="Arial"/>
                <w:b/>
                <w:caps/>
                <w:sz w:val="30"/>
                <w:szCs w:val="30"/>
              </w:rPr>
              <w:t xml:space="preserve">States’ 4-H </w:t>
            </w:r>
          </w:p>
          <w:p w:rsidR="004C7DA4" w:rsidRPr="00B81099" w:rsidRDefault="005126BD" w:rsidP="00B81099">
            <w:pPr>
              <w:jc w:val="center"/>
              <w:rPr>
                <w:rFonts w:ascii="Arial" w:eastAsia="UWJMG3 (SJIS)" w:hAnsi="Arial" w:cs="Arial"/>
                <w:b/>
                <w:sz w:val="32"/>
                <w:szCs w:val="32"/>
                <w:lang w:eastAsia="ja-JP"/>
              </w:rPr>
            </w:pPr>
            <w:r>
              <w:rPr>
                <w:rFonts w:ascii="바탕" w:eastAsia="바탕" w:hAnsi="바탕" w:cs="바탕" w:hint="eastAsia"/>
                <w:b/>
                <w:sz w:val="32"/>
                <w:szCs w:val="32"/>
                <w:lang w:eastAsia="ko-KR"/>
              </w:rPr>
              <w:t>국제 교환 프로그램의 의료 양식</w:t>
            </w:r>
          </w:p>
          <w:p w:rsidR="00FB0973" w:rsidRPr="00B81099" w:rsidRDefault="004C7DA4" w:rsidP="00353B0D">
            <w:pPr>
              <w:jc w:val="center"/>
              <w:rPr>
                <w:rFonts w:ascii="Arial" w:eastAsia="UWJMG3 (SJIS)" w:hAnsi="Arial" w:cs="Arial"/>
                <w:b/>
                <w:sz w:val="32"/>
                <w:szCs w:val="32"/>
                <w:lang w:eastAsia="ja-JP"/>
              </w:rPr>
            </w:pPr>
            <w:r w:rsidRPr="00B81099">
              <w:rPr>
                <w:rFonts w:ascii="Arial" w:eastAsia="UWJMG3 (SJIS)" w:hAnsi="Arial" w:cs="Arial"/>
                <w:b/>
                <w:sz w:val="32"/>
                <w:szCs w:val="32"/>
                <w:lang w:eastAsia="ja-JP"/>
              </w:rPr>
              <w:t xml:space="preserve">- </w:t>
            </w:r>
            <w:r w:rsidR="005126BD">
              <w:rPr>
                <w:rFonts w:ascii="바탕" w:eastAsia="바탕" w:hAnsi="바탕" w:cs="바탕" w:hint="eastAsia"/>
                <w:b/>
                <w:sz w:val="32"/>
                <w:szCs w:val="32"/>
                <w:lang w:eastAsia="ko-KR"/>
              </w:rPr>
              <w:t>의사가 작성해야 함</w:t>
            </w:r>
            <w:r w:rsidR="00F553A6">
              <w:rPr>
                <w:rFonts w:ascii="Arial" w:eastAsia="UWJMG3 (SJIS)" w:hAnsi="Arial" w:cs="Arial"/>
                <w:b/>
                <w:sz w:val="32"/>
                <w:szCs w:val="32"/>
                <w:lang w:eastAsia="ja-JP"/>
              </w:rPr>
              <w:t>-</w:t>
            </w:r>
          </w:p>
        </w:tc>
      </w:tr>
      <w:tr w:rsidR="00463B1E" w:rsidTr="00B81099">
        <w:trPr>
          <w:trHeight w:hRule="exact" w:val="216"/>
        </w:trPr>
        <w:tc>
          <w:tcPr>
            <w:tcW w:w="10440" w:type="dxa"/>
            <w:gridSpan w:val="2"/>
            <w:shd w:val="clear" w:color="auto" w:fill="008000"/>
          </w:tcPr>
          <w:p w:rsidR="00463B1E" w:rsidRDefault="00463B1E"/>
        </w:tc>
      </w:tr>
    </w:tbl>
    <w:p w:rsidR="004C7DA4" w:rsidRDefault="004C7DA4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3D6FEB" w:rsidRDefault="005126BD" w:rsidP="00CA5C53">
      <w:pPr>
        <w:tabs>
          <w:tab w:val="left" w:pos="6096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참가자 이름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99154C" w:rsidRPr="0099154C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="003D6FEB">
        <w:rPr>
          <w:rFonts w:ascii="Arial" w:eastAsia="UWJMG3 (SJIS)" w:hAnsi="Arial"/>
          <w:sz w:val="20"/>
          <w:szCs w:val="20"/>
          <w:lang w:eastAsia="ja-JP"/>
        </w:rPr>
        <w:t xml:space="preserve">     </w:t>
      </w:r>
    </w:p>
    <w:p w:rsidR="00A3119F" w:rsidRPr="004C7DA4" w:rsidRDefault="00A3119F" w:rsidP="00CA5C53">
      <w:pPr>
        <w:tabs>
          <w:tab w:val="left" w:pos="6096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3D6FEB" w:rsidRDefault="005126BD" w:rsidP="003D6FEB">
      <w:pPr>
        <w:tabs>
          <w:tab w:val="right" w:pos="5954"/>
          <w:tab w:val="left" w:pos="6096"/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거주 국가</w:t>
      </w:r>
      <w:r w:rsidR="00CA5C53">
        <w:rPr>
          <w:rFonts w:ascii="Arial" w:eastAsia="UWJMG3 (SJIS)" w:hAnsi="Arial"/>
          <w:sz w:val="20"/>
          <w:szCs w:val="20"/>
          <w:lang w:eastAsia="ja-JP"/>
        </w:rPr>
        <w:t>: _______</w:t>
      </w:r>
      <w:r w:rsidR="003D6FEB">
        <w:rPr>
          <w:rFonts w:ascii="Arial" w:eastAsia="UWJMG3 (SJIS)" w:hAnsi="Arial"/>
          <w:sz w:val="20"/>
          <w:szCs w:val="20"/>
          <w:lang w:eastAsia="ja-JP"/>
        </w:rPr>
        <w:t>_____</w:t>
      </w:r>
      <w:r w:rsidR="00A3119F">
        <w:rPr>
          <w:rFonts w:ascii="Arial" w:eastAsia="UWJMG3 (SJIS)" w:hAnsi="Arial"/>
          <w:sz w:val="20"/>
          <w:szCs w:val="20"/>
          <w:lang w:eastAsia="ja-JP"/>
        </w:rPr>
        <w:t>________________________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생년월일</w:t>
      </w:r>
      <w:r w:rsidR="003D6FEB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3D6FEB" w:rsidRPr="004C7DA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3D6FEB" w:rsidRDefault="003D6FEB" w:rsidP="0099154C">
      <w:pPr>
        <w:tabs>
          <w:tab w:val="right" w:pos="7797"/>
          <w:tab w:val="left" w:pos="7938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="UWJMG3 (SJIS)" w:hAnsi="Arial"/>
          <w:sz w:val="20"/>
          <w:szCs w:val="20"/>
          <w:lang w:eastAsia="ja-JP"/>
        </w:rPr>
        <w:tab/>
        <w:t xml:space="preserve"> </w:t>
      </w:r>
      <w:r>
        <w:rPr>
          <w:rFonts w:ascii="Arial" w:eastAsia="UWJMG3 (SJIS)" w:hAnsi="Arial"/>
          <w:sz w:val="20"/>
          <w:szCs w:val="20"/>
          <w:lang w:eastAsia="ja-JP"/>
        </w:rPr>
        <w:tab/>
      </w:r>
      <w:r w:rsidR="005126BD">
        <w:rPr>
          <w:rFonts w:ascii="바탕" w:eastAsia="바탕" w:hAnsi="바탕" w:cs="바탕" w:hint="eastAsia"/>
          <w:sz w:val="20"/>
          <w:szCs w:val="20"/>
          <w:lang w:eastAsia="ko-KR"/>
        </w:rPr>
        <w:t xml:space="preserve">일자: </w:t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  <w:t xml:space="preserve">    </w:t>
      </w:r>
      <w:r>
        <w:rPr>
          <w:rFonts w:ascii="Arial" w:eastAsia="UWJMG3 (SJIS)" w:hAnsi="Arial"/>
          <w:sz w:val="20"/>
          <w:szCs w:val="20"/>
          <w:lang w:eastAsia="ja-JP"/>
        </w:rPr>
        <w:t xml:space="preserve"> </w:t>
      </w:r>
    </w:p>
    <w:p w:rsidR="00A03B13" w:rsidRDefault="00A03B13" w:rsidP="004C7DA4">
      <w:pPr>
        <w:pStyle w:val="a7"/>
      </w:pPr>
    </w:p>
    <w:p w:rsidR="004C7DA4" w:rsidRPr="005126BD" w:rsidRDefault="00353B0D" w:rsidP="004C7DA4">
      <w:pPr>
        <w:pStyle w:val="a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담당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검사</w:t>
      </w:r>
      <w:r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의사에게</w:t>
      </w:r>
      <w:r w:rsidR="005126BD">
        <w:rPr>
          <w:rFonts w:eastAsiaTheme="minorEastAsia" w:hint="eastAsia"/>
          <w:lang w:eastAsia="ko-KR"/>
        </w:rPr>
        <w:t xml:space="preserve">: </w:t>
      </w:r>
      <w:r w:rsidR="005126BD">
        <w:rPr>
          <w:rFonts w:eastAsiaTheme="minorEastAsia" w:hint="eastAsia"/>
          <w:lang w:eastAsia="ko-KR"/>
        </w:rPr>
        <w:t>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사람은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다문화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교환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프로그램을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신청하였습니다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참가자는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미국의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일반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가족의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구성원으로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생활을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합니다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모든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사람이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경험을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수</w:t>
      </w:r>
      <w:r w:rsidR="005126BD">
        <w:rPr>
          <w:rFonts w:eastAsiaTheme="minorEastAsia" w:hint="eastAsia"/>
          <w:lang w:eastAsia="ko-KR"/>
        </w:rPr>
        <w:t xml:space="preserve">  </w:t>
      </w:r>
      <w:r w:rsidR="005126BD">
        <w:rPr>
          <w:rFonts w:eastAsiaTheme="minorEastAsia" w:hint="eastAsia"/>
          <w:lang w:eastAsia="ko-KR"/>
        </w:rPr>
        <w:t>있는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정신적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및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육체적인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준비가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되어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있는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것은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아닙니다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신청자는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높은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수준의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동기부여와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다른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사회적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및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문화적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환경에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적응할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있는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능력을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가져야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합니다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그러한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상황이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힘든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상황도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있습니다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그러므로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건강이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아주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중요합니다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당신이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신청자의건강을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자세하고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완전하게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평가하게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되면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우리가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그의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파견여부를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결정하는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데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도움이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될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것입니다</w:t>
      </w:r>
      <w:r w:rsidR="005126BD">
        <w:rPr>
          <w:rFonts w:eastAsiaTheme="minorEastAsia" w:hint="eastAsia"/>
          <w:lang w:eastAsia="ko-KR"/>
        </w:rPr>
        <w:t xml:space="preserve">. </w:t>
      </w:r>
      <w:r w:rsidR="005126BD">
        <w:rPr>
          <w:rFonts w:eastAsiaTheme="minorEastAsia" w:hint="eastAsia"/>
          <w:lang w:eastAsia="ko-KR"/>
        </w:rPr>
        <w:t>신청자에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대한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참가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승인이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떨어지면</w:t>
      </w:r>
      <w:r w:rsidR="005126BD">
        <w:rPr>
          <w:rFonts w:eastAsiaTheme="minorEastAsia" w:hint="eastAsia"/>
          <w:lang w:eastAsia="ko-KR"/>
        </w:rPr>
        <w:t xml:space="preserve">, </w:t>
      </w:r>
      <w:r w:rsidR="005126BD">
        <w:rPr>
          <w:rFonts w:eastAsiaTheme="minorEastAsia" w:hint="eastAsia"/>
          <w:lang w:eastAsia="ko-KR"/>
        </w:rPr>
        <w:t>필요한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예방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접종도</w:t>
      </w:r>
      <w:r w:rsidR="005126BD">
        <w:rPr>
          <w:rFonts w:eastAsiaTheme="minorEastAsia" w:hint="eastAsia"/>
          <w:lang w:eastAsia="ko-KR"/>
        </w:rPr>
        <w:t xml:space="preserve"> </w:t>
      </w:r>
      <w:r w:rsidR="005126BD">
        <w:rPr>
          <w:rFonts w:eastAsiaTheme="minorEastAsia" w:hint="eastAsia"/>
          <w:lang w:eastAsia="ko-KR"/>
        </w:rPr>
        <w:t>필요합니다</w:t>
      </w:r>
      <w:r w:rsidR="005126BD">
        <w:rPr>
          <w:rFonts w:eastAsiaTheme="minorEastAsia" w:hint="eastAsia"/>
          <w:lang w:eastAsia="ko-KR"/>
        </w:rPr>
        <w:t>.</w:t>
      </w:r>
    </w:p>
    <w:p w:rsidR="004C7DA4" w:rsidRDefault="004C7DA4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91572E" w:rsidRPr="004C7DA4" w:rsidRDefault="0091572E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99154C" w:rsidRDefault="004C7DA4" w:rsidP="0099154C">
      <w:pPr>
        <w:tabs>
          <w:tab w:val="left" w:pos="3060"/>
          <w:tab w:val="left" w:pos="6120"/>
        </w:tabs>
        <w:rPr>
          <w:rFonts w:ascii="Arial" w:eastAsia="UWJMG3 (SJIS)" w:hAnsi="Arial"/>
          <w:b/>
          <w:sz w:val="20"/>
          <w:szCs w:val="20"/>
          <w:lang w:eastAsia="ja-JP"/>
        </w:rPr>
      </w:pPr>
      <w:r w:rsidRPr="004C7DA4">
        <w:rPr>
          <w:rFonts w:ascii="Arial" w:eastAsia="UWJMG3 (SJIS)" w:hAnsi="Arial" w:hint="eastAsia"/>
          <w:sz w:val="20"/>
          <w:szCs w:val="20"/>
          <w:lang w:eastAsia="ja-JP"/>
        </w:rPr>
        <w:t xml:space="preserve">1. </w:t>
      </w:r>
      <w:r w:rsidR="005126BD">
        <w:rPr>
          <w:rFonts w:ascii="Arial" w:eastAsiaTheme="minorEastAsia" w:hAnsi="Arial" w:hint="eastAsia"/>
          <w:b/>
          <w:sz w:val="20"/>
          <w:szCs w:val="20"/>
          <w:lang w:eastAsia="ko-KR"/>
        </w:rPr>
        <w:t>과거에</w:t>
      </w:r>
      <w:r w:rsidR="005126BD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5126BD">
        <w:rPr>
          <w:rFonts w:ascii="Arial" w:eastAsiaTheme="minorEastAsia" w:hAnsi="Arial" w:hint="eastAsia"/>
          <w:b/>
          <w:sz w:val="20"/>
          <w:szCs w:val="20"/>
          <w:lang w:eastAsia="ko-KR"/>
        </w:rPr>
        <w:t>맞은</w:t>
      </w:r>
      <w:r w:rsidR="005126BD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5126BD">
        <w:rPr>
          <w:rFonts w:ascii="Arial" w:eastAsiaTheme="minorEastAsia" w:hAnsi="Arial" w:hint="eastAsia"/>
          <w:b/>
          <w:sz w:val="20"/>
          <w:szCs w:val="20"/>
          <w:lang w:eastAsia="ko-KR"/>
        </w:rPr>
        <w:t>예방접종</w:t>
      </w:r>
      <w:r w:rsidRPr="004C7DA4">
        <w:rPr>
          <w:rFonts w:ascii="Arial" w:eastAsia="UWJMG3 (SJIS)" w:hAnsi="Arial"/>
          <w:b/>
          <w:sz w:val="20"/>
          <w:szCs w:val="20"/>
          <w:lang w:eastAsia="ja-JP"/>
        </w:rPr>
        <w:br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298"/>
        <w:gridCol w:w="1353"/>
        <w:gridCol w:w="1928"/>
        <w:gridCol w:w="1874"/>
        <w:gridCol w:w="1632"/>
      </w:tblGrid>
      <w:tr w:rsidR="004C7DA4" w:rsidRPr="004C7DA4">
        <w:trPr>
          <w:trHeight w:val="512"/>
        </w:trPr>
        <w:tc>
          <w:tcPr>
            <w:tcW w:w="198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백신</w:t>
            </w:r>
          </w:p>
        </w:tc>
        <w:tc>
          <w:tcPr>
            <w:tcW w:w="129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횟수</w:t>
            </w:r>
          </w:p>
        </w:tc>
        <w:tc>
          <w:tcPr>
            <w:tcW w:w="135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접종 일자</w:t>
            </w:r>
          </w:p>
        </w:tc>
        <w:tc>
          <w:tcPr>
            <w:tcW w:w="192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접종자 /접종 장소</w:t>
            </w:r>
          </w:p>
        </w:tc>
        <w:tc>
          <w:tcPr>
            <w:tcW w:w="1874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433D32">
            <w:pPr>
              <w:ind w:right="-90"/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병에 걸린 적이 있는가의 여부</w:t>
            </w:r>
            <w:r w:rsidR="004C7DA4"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>?</w:t>
            </w:r>
          </w:p>
        </w:tc>
        <w:tc>
          <w:tcPr>
            <w:tcW w:w="163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 xml:space="preserve">병에 걸린 일자 </w:t>
            </w:r>
            <w:r w:rsidR="004C7DA4"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>(M/D/Y)</w:t>
            </w:r>
          </w:p>
        </w:tc>
      </w:tr>
      <w:tr w:rsidR="004C7DA4" w:rsidRPr="004C7DA4"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홍역</w:t>
            </w:r>
          </w:p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5126BD" w:rsidRDefault="005126BD" w:rsidP="00433D32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4C7DA4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5126BD" w:rsidRDefault="005126BD" w:rsidP="00433D32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4C7DA4" w:rsidRPr="004C7DA4" w:rsidRDefault="004C7DA4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40"/>
        </w:trPr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볼거리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25"/>
        </w:trPr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55"/>
        </w:trPr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풍진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10"/>
        </w:trPr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수두</w:t>
            </w: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소아마비</w:t>
            </w:r>
            <w:r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>(OPV)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jc w:val="center"/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25"/>
        </w:trPr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433D32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3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25"/>
        </w:trPr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433D32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4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>DPT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  <w:p w:rsidR="005126BD" w:rsidRPr="004C7DA4" w:rsidRDefault="005126BD" w:rsidP="00BA3729">
            <w:pPr>
              <w:spacing w:line="240" w:lineRule="exact"/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디프테리아</w:t>
            </w:r>
          </w:p>
          <w:p w:rsidR="005126BD" w:rsidRPr="004C7DA4" w:rsidRDefault="005126BD" w:rsidP="00BA3729">
            <w:pPr>
              <w:spacing w:line="240" w:lineRule="exact"/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백일해</w:t>
            </w:r>
          </w:p>
          <w:p w:rsidR="005126BD" w:rsidRPr="004C7DA4" w:rsidRDefault="005126BD" w:rsidP="00BA3729">
            <w:pPr>
              <w:spacing w:line="240" w:lineRule="exact"/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파상</w:t>
            </w:r>
            <w:r w:rsidR="00353B0D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풍</w:t>
            </w: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예/ 아니오</w:t>
            </w:r>
          </w:p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3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4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rPr>
          <w:trHeight w:val="248"/>
        </w:trPr>
        <w:tc>
          <w:tcPr>
            <w:tcW w:w="1980" w:type="dxa"/>
            <w:vMerge/>
            <w:tcBorders>
              <w:bottom w:val="nil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433D32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5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결핵</w:t>
            </w:r>
          </w:p>
        </w:tc>
        <w:tc>
          <w:tcPr>
            <w:tcW w:w="1298" w:type="dxa"/>
            <w:tcBorders>
              <w:left w:val="nil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tcBorders>
              <w:top w:val="nil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5126BD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결핵 백신의 종류</w:t>
            </w: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 xml:space="preserve">B </w:t>
            </w: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형 간염</w:t>
            </w:r>
            <w:r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 w:val="restart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2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5126BD" w:rsidRDefault="005126BD" w:rsidP="00D56053">
            <w:pPr>
              <w:rPr>
                <w:rFonts w:ascii="Arial" w:eastAsiaTheme="minorEastAsia" w:hAnsi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3</w:t>
            </w:r>
            <w:r>
              <w:rPr>
                <w:rFonts w:ascii="Arial" w:eastAsiaTheme="minorEastAsia" w:hAnsi="Arial" w:hint="eastAsia"/>
                <w:sz w:val="20"/>
                <w:szCs w:val="20"/>
                <w:lang w:eastAsia="ko-KR"/>
              </w:rPr>
              <w:t>차</w:t>
            </w: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vMerge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  <w:tr w:rsidR="005126BD" w:rsidRPr="004C7DA4">
        <w:tc>
          <w:tcPr>
            <w:tcW w:w="1980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기타</w:t>
            </w:r>
          </w:p>
        </w:tc>
        <w:tc>
          <w:tcPr>
            <w:tcW w:w="129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353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928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874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632" w:type="dxa"/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126BD" w:rsidRPr="004C7DA4" w:rsidRDefault="005126BD" w:rsidP="00433D32">
            <w:pPr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</w:tr>
    </w:tbl>
    <w:p w:rsidR="00EE5F36" w:rsidRDefault="00EE5F36" w:rsidP="00CE35E9">
      <w:pPr>
        <w:tabs>
          <w:tab w:val="left" w:pos="284"/>
        </w:tabs>
        <w:rPr>
          <w:rFonts w:ascii="Arial" w:eastAsiaTheme="minorEastAsia" w:hAnsi="Arial"/>
          <w:sz w:val="20"/>
          <w:szCs w:val="20"/>
          <w:lang w:eastAsia="ko-KR"/>
        </w:rPr>
      </w:pPr>
    </w:p>
    <w:p w:rsidR="00EE5F36" w:rsidRDefault="00EE5F36" w:rsidP="00CE35E9">
      <w:pPr>
        <w:tabs>
          <w:tab w:val="left" w:pos="284"/>
        </w:tabs>
        <w:rPr>
          <w:rFonts w:ascii="Arial" w:eastAsiaTheme="minorEastAsia" w:hAnsi="Arial"/>
          <w:sz w:val="20"/>
          <w:szCs w:val="20"/>
          <w:lang w:eastAsia="ko-KR"/>
        </w:rPr>
      </w:pPr>
    </w:p>
    <w:p w:rsidR="004C7DA4" w:rsidRPr="00893151" w:rsidRDefault="004C7DA4" w:rsidP="00CE35E9">
      <w:pPr>
        <w:tabs>
          <w:tab w:val="left" w:pos="284"/>
        </w:tabs>
        <w:rPr>
          <w:rFonts w:ascii="Arial" w:eastAsiaTheme="minorEastAsia" w:hAnsi="Arial"/>
          <w:b/>
          <w:sz w:val="20"/>
          <w:szCs w:val="20"/>
          <w:lang w:eastAsia="ko-KR"/>
        </w:rPr>
      </w:pPr>
      <w:r w:rsidRPr="00CE35E9">
        <w:rPr>
          <w:rFonts w:ascii="Arial" w:eastAsia="UWJMG3 (SJIS)" w:hAnsi="Arial" w:hint="eastAsia"/>
          <w:b/>
          <w:sz w:val="20"/>
          <w:szCs w:val="20"/>
          <w:lang w:eastAsia="ja-JP"/>
        </w:rPr>
        <w:t xml:space="preserve">2. </w:t>
      </w:r>
      <w:r w:rsidR="00CE35E9" w:rsidRPr="00CE35E9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이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사람은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다음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중에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해당하는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것이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있는가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?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있다면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,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상태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및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/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혹은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빈도를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설명하시오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.</w:t>
      </w:r>
    </w:p>
    <w:p w:rsidR="00E977CE" w:rsidRDefault="00E977CE" w:rsidP="00CE35E9">
      <w:pPr>
        <w:tabs>
          <w:tab w:val="left" w:pos="284"/>
        </w:tabs>
        <w:rPr>
          <w:rFonts w:ascii="Arial" w:eastAsia="UWJMG3 (SJIS)" w:hAnsi="Arial"/>
          <w:b/>
          <w:sz w:val="20"/>
          <w:szCs w:val="20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07"/>
        <w:gridCol w:w="807"/>
        <w:gridCol w:w="816"/>
        <w:gridCol w:w="3519"/>
      </w:tblGrid>
      <w:tr w:rsidR="00E977CE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3519" w:type="dxa"/>
            <w:shd w:val="clear" w:color="auto" w:fill="auto"/>
            <w:vAlign w:val="bottom"/>
          </w:tcPr>
          <w:p w:rsidR="00E977CE" w:rsidRPr="00CE2BEA" w:rsidRDefault="00893151" w:rsidP="00B91900">
            <w:pPr>
              <w:tabs>
                <w:tab w:val="left" w:pos="5580"/>
              </w:tabs>
              <w:jc w:val="center"/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b/>
                <w:sz w:val="20"/>
                <w:szCs w:val="20"/>
                <w:lang w:eastAsia="ko-KR"/>
              </w:rPr>
              <w:t xml:space="preserve">상태 및 </w:t>
            </w:r>
            <w:r w:rsidR="00B91900">
              <w:rPr>
                <w:rFonts w:ascii="바탕" w:eastAsia="바탕" w:hAnsi="바탕" w:cs="바탕" w:hint="eastAsia"/>
                <w:b/>
                <w:sz w:val="20"/>
                <w:szCs w:val="20"/>
                <w:lang w:eastAsia="ko-KR"/>
              </w:rPr>
              <w:t>빈도</w:t>
            </w: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천식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호흡기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문제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837F7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837F7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당뇨병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저혈당증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심장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문제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폐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문제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실신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경련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간질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피부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질환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신장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담낭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간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질환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근육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골격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문제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심리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장애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위</w:t>
            </w:r>
            <w:r w:rsidRPr="00893151">
              <w:rPr>
                <w:sz w:val="20"/>
                <w:szCs w:val="20"/>
              </w:rPr>
              <w:t xml:space="preserve"> /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창자</w:t>
            </w:r>
            <w:r w:rsidRPr="00893151">
              <w:rPr>
                <w:sz w:val="20"/>
                <w:szCs w:val="20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</w:rPr>
              <w:t>문제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91900"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893151" w:rsidRPr="00893151" w:rsidRDefault="00893151" w:rsidP="00D56053">
            <w:pPr>
              <w:rPr>
                <w:sz w:val="20"/>
                <w:szCs w:val="20"/>
                <w:lang w:eastAsia="ko-KR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모든</w:t>
            </w:r>
            <w:r w:rsidRPr="00893151">
              <w:rPr>
                <w:sz w:val="20"/>
                <w:szCs w:val="20"/>
                <w:lang w:eastAsia="ko-KR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기타</w:t>
            </w:r>
            <w:r w:rsidRPr="00893151">
              <w:rPr>
                <w:sz w:val="20"/>
                <w:szCs w:val="20"/>
                <w:lang w:eastAsia="ko-KR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장애</w:t>
            </w:r>
            <w:r w:rsidRPr="00893151">
              <w:rPr>
                <w:sz w:val="20"/>
                <w:szCs w:val="20"/>
                <w:lang w:eastAsia="ko-KR"/>
              </w:rPr>
              <w:t xml:space="preserve"> (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나열하고</w:t>
            </w:r>
            <w:r w:rsidRPr="00893151">
              <w:rPr>
                <w:sz w:val="20"/>
                <w:szCs w:val="20"/>
                <w:lang w:eastAsia="ko-KR"/>
              </w:rPr>
              <w:t xml:space="preserve"> </w:t>
            </w: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설명하십시오</w:t>
            </w:r>
            <w:r w:rsidRPr="00893151">
              <w:rPr>
                <w:sz w:val="20"/>
                <w:szCs w:val="20"/>
                <w:lang w:eastAsia="ko-KR"/>
              </w:rPr>
              <w:t>)</w:t>
            </w:r>
          </w:p>
        </w:tc>
        <w:tc>
          <w:tcPr>
            <w:tcW w:w="507" w:type="dxa"/>
            <w:tcBorders>
              <w:left w:val="nil"/>
            </w:tcBorders>
            <w:shd w:val="clear" w:color="auto" w:fill="auto"/>
            <w:vAlign w:val="bottom"/>
          </w:tcPr>
          <w:p w:rsidR="00893151" w:rsidRPr="00893151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893151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816" w:type="dxa"/>
            <w:shd w:val="clear" w:color="auto" w:fill="auto"/>
            <w:vAlign w:val="bottom"/>
          </w:tcPr>
          <w:p w:rsidR="00893151" w:rsidRPr="00893151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 w:rsidRPr="00893151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3519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</w:tbl>
    <w:p w:rsidR="0091572E" w:rsidRPr="00CE35E9" w:rsidRDefault="0091572E" w:rsidP="00CE35E9">
      <w:pPr>
        <w:tabs>
          <w:tab w:val="left" w:pos="284"/>
        </w:tabs>
        <w:rPr>
          <w:rFonts w:ascii="Arial" w:eastAsia="UWJMG3 (SJIS)" w:hAnsi="Arial"/>
          <w:b/>
          <w:sz w:val="20"/>
          <w:szCs w:val="20"/>
          <w:lang w:eastAsia="ja-JP"/>
        </w:rPr>
      </w:pPr>
    </w:p>
    <w:p w:rsidR="00BA3729" w:rsidRDefault="00BA3729" w:rsidP="0024036C">
      <w:pPr>
        <w:tabs>
          <w:tab w:val="right" w:pos="9923"/>
        </w:tabs>
        <w:spacing w:line="360" w:lineRule="auto"/>
        <w:rPr>
          <w:rFonts w:ascii="Arial" w:eastAsia="UWJMG3 (SJIS)" w:hAnsi="Arial"/>
          <w:sz w:val="20"/>
          <w:szCs w:val="20"/>
          <w:u w:val="single"/>
          <w:lang w:eastAsia="ja-JP"/>
        </w:rPr>
      </w:pPr>
      <w:r w:rsidRPr="00BA3729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BA3729" w:rsidRPr="00BA3729" w:rsidRDefault="00BA3729" w:rsidP="0024036C">
      <w:pPr>
        <w:tabs>
          <w:tab w:val="right" w:pos="9923"/>
        </w:tabs>
        <w:spacing w:line="360" w:lineRule="auto"/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Default="004C7DA4" w:rsidP="004C7DA4">
      <w:pPr>
        <w:tabs>
          <w:tab w:val="left" w:pos="2880"/>
          <w:tab w:val="left" w:pos="4230"/>
          <w:tab w:val="left" w:pos="8550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893151" w:rsidRDefault="004C7DA4" w:rsidP="00CE35E9">
      <w:pPr>
        <w:tabs>
          <w:tab w:val="left" w:pos="284"/>
        </w:tabs>
        <w:rPr>
          <w:rFonts w:ascii="Arial" w:eastAsiaTheme="minorEastAsia" w:hAnsi="Arial"/>
          <w:b/>
          <w:sz w:val="20"/>
          <w:szCs w:val="20"/>
          <w:lang w:eastAsia="ko-KR"/>
        </w:rPr>
      </w:pPr>
      <w:r w:rsidRPr="00CE35E9">
        <w:rPr>
          <w:rFonts w:ascii="Arial" w:eastAsia="UWJMG3 (SJIS)" w:hAnsi="Arial" w:hint="eastAsia"/>
          <w:b/>
          <w:sz w:val="20"/>
          <w:szCs w:val="20"/>
          <w:lang w:eastAsia="ja-JP"/>
        </w:rPr>
        <w:t xml:space="preserve">3. </w:t>
      </w:r>
      <w:r w:rsidR="00CE35E9" w:rsidRPr="00CE35E9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약물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혹은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비약물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항목에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대한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알</w:t>
      </w:r>
      <w:r w:rsidR="00353B0D">
        <w:rPr>
          <w:rFonts w:ascii="Arial" w:eastAsiaTheme="minorEastAsia" w:hAnsi="Arial" w:hint="eastAsia"/>
          <w:b/>
          <w:sz w:val="20"/>
          <w:szCs w:val="20"/>
          <w:lang w:eastAsia="ko-KR"/>
        </w:rPr>
        <w:t>레르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기가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있는가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?</w:t>
      </w:r>
    </w:p>
    <w:p w:rsidR="004C7DA4" w:rsidRDefault="00893151" w:rsidP="001E1B65">
      <w:pPr>
        <w:numPr>
          <w:ilvl w:val="0"/>
          <w:numId w:val="7"/>
        </w:numPr>
        <w:tabs>
          <w:tab w:val="left" w:pos="1560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b/>
          <w:sz w:val="20"/>
          <w:szCs w:val="20"/>
          <w:lang w:eastAsia="ko-KR"/>
        </w:rPr>
        <w:t>약품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1E1B65">
        <w:rPr>
          <w:rFonts w:ascii="Arial" w:eastAsia="UWJMG3 (SJIS)" w:hAnsi="Arial"/>
          <w:sz w:val="20"/>
          <w:szCs w:val="20"/>
          <w:lang w:eastAsia="ja-JP"/>
        </w:rPr>
        <w:tab/>
      </w:r>
    </w:p>
    <w:tbl>
      <w:tblPr>
        <w:tblW w:w="0" w:type="auto"/>
        <w:tblLayout w:type="fixed"/>
        <w:tblLook w:val="04A0"/>
      </w:tblPr>
      <w:tblGrid>
        <w:gridCol w:w="1638"/>
        <w:gridCol w:w="900"/>
        <w:gridCol w:w="2610"/>
        <w:gridCol w:w="810"/>
        <w:gridCol w:w="720"/>
        <w:gridCol w:w="3474"/>
      </w:tblGrid>
      <w:tr w:rsidR="00B76038" w:rsidRPr="00CE2BEA" w:rsidTr="0074237C">
        <w:tc>
          <w:tcPr>
            <w:tcW w:w="1638" w:type="dxa"/>
            <w:shd w:val="clear" w:color="auto" w:fill="auto"/>
            <w:vAlign w:val="bottom"/>
          </w:tcPr>
          <w:p w:rsidR="00B76038" w:rsidRPr="00CE2BEA" w:rsidRDefault="00B76038" w:rsidP="00380105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B76038" w:rsidRPr="00CE2BEA" w:rsidRDefault="00B76038" w:rsidP="00380105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:rsidR="00B76038" w:rsidRPr="00CE2BEA" w:rsidRDefault="00893151" w:rsidP="00893151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페니실린 혹은 관련 약품</w:t>
            </w:r>
            <w:r w:rsidR="00B76038" w:rsidRPr="004C7DA4">
              <w:rPr>
                <w:rFonts w:ascii="Arial" w:eastAsia="UWJMG3 (SJIS)" w:hAnsi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76038" w:rsidRPr="00CE2BEA" w:rsidRDefault="00893151" w:rsidP="00D837F7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="00B76038"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76038" w:rsidRPr="00CE2BEA" w:rsidRDefault="00893151" w:rsidP="00D837F7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="00B76038"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74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:rsidR="00B76038" w:rsidRPr="00CE2BEA" w:rsidRDefault="00B76038" w:rsidP="00380105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D837F7">
        <w:tc>
          <w:tcPr>
            <w:tcW w:w="1638" w:type="dxa"/>
            <w:shd w:val="clear" w:color="auto" w:fill="auto"/>
            <w:vAlign w:val="bottom"/>
          </w:tcPr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:rsidR="00893151" w:rsidRPr="00CE2BEA" w:rsidRDefault="00893151" w:rsidP="00893151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아미노필린 혹은 설피린 유형의 약품</w:t>
            </w:r>
            <w:r w:rsidRPr="004C7DA4">
              <w:rPr>
                <w:rFonts w:ascii="Arial" w:eastAsia="UWJMG3 (SJIS)" w:hAnsi="Arial" w:hint="eastAsia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B76038">
        <w:tc>
          <w:tcPr>
            <w:tcW w:w="1638" w:type="dxa"/>
            <w:shd w:val="clear" w:color="auto" w:fill="auto"/>
            <w:vAlign w:val="bottom"/>
          </w:tcPr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93151" w:rsidRPr="00B76038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</w:p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기타</w:t>
            </w:r>
            <w:r>
              <w:rPr>
                <w:rFonts w:ascii="Arial" w:eastAsia="UWJMG3 (SJIS)" w:hAnsi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761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380105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</w:tbl>
    <w:p w:rsidR="004C7DA4" w:rsidRPr="004C7DA4" w:rsidRDefault="004C7DA4" w:rsidP="001E1B65">
      <w:pPr>
        <w:ind w:firstLine="1560"/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893151" w:rsidP="001E1B65">
      <w:pPr>
        <w:numPr>
          <w:ilvl w:val="0"/>
          <w:numId w:val="8"/>
        </w:numPr>
        <w:tabs>
          <w:tab w:val="left" w:pos="1985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b/>
          <w:sz w:val="20"/>
          <w:szCs w:val="20"/>
          <w:lang w:eastAsia="ko-KR"/>
        </w:rPr>
        <w:t>비약물 품목</w:t>
      </w:r>
      <w:r w:rsidR="0091572E">
        <w:rPr>
          <w:rFonts w:ascii="Arial" w:eastAsia="UWJMG3 (SJIS)" w:hAnsi="Arial"/>
          <w:b/>
          <w:sz w:val="20"/>
          <w:szCs w:val="20"/>
          <w:lang w:eastAsia="ja-JP"/>
        </w:rPr>
        <w:t>:</w:t>
      </w:r>
    </w:p>
    <w:p w:rsidR="004C7DA4" w:rsidRPr="004C7DA4" w:rsidRDefault="004C7DA4" w:rsidP="0091572E">
      <w:pPr>
        <w:tabs>
          <w:tab w:val="left" w:pos="1560"/>
          <w:tab w:val="left" w:pos="2977"/>
          <w:tab w:val="left" w:pos="4678"/>
          <w:tab w:val="left" w:pos="6096"/>
          <w:tab w:val="left" w:pos="7513"/>
        </w:tabs>
        <w:spacing w:line="288" w:lineRule="auto"/>
        <w:rPr>
          <w:rFonts w:ascii="Arial" w:eastAsia="UWJMG3 (SJIS)" w:hAnsi="Arial"/>
          <w:sz w:val="20"/>
          <w:szCs w:val="20"/>
          <w:lang w:eastAsia="ja-JP"/>
        </w:rPr>
      </w:pPr>
      <w:r w:rsidRPr="004C7DA4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="00893151">
        <w:rPr>
          <w:rFonts w:ascii="바탕" w:eastAsia="바탕" w:hAnsi="바탕" w:cs="바탕" w:hint="eastAsia"/>
          <w:sz w:val="20"/>
          <w:szCs w:val="20"/>
          <w:lang w:eastAsia="ko-KR"/>
        </w:rPr>
        <w:t>꿀벌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 w:rsidR="00C5510F">
        <w:rPr>
          <w:rFonts w:ascii="Arial" w:eastAsia="UWJMG3 (SJIS)" w:hAnsi="Arial"/>
          <w:sz w:val="20"/>
          <w:szCs w:val="20"/>
          <w:lang w:eastAsia="ja-JP"/>
        </w:rPr>
        <w:tab/>
      </w:r>
      <w:r w:rsidR="00893151">
        <w:rPr>
          <w:rFonts w:ascii="바탕" w:eastAsia="바탕" w:hAnsi="바탕" w:cs="바탕" w:hint="eastAsia"/>
          <w:sz w:val="20"/>
          <w:szCs w:val="20"/>
          <w:lang w:eastAsia="ko-KR"/>
        </w:rPr>
        <w:t>꽃가루</w:t>
      </w:r>
      <w:r w:rsidR="00C5510F">
        <w:rPr>
          <w:rFonts w:ascii="Arial" w:eastAsia="UWJMG3 (SJIS)" w:hAnsi="Arial"/>
          <w:sz w:val="20"/>
          <w:szCs w:val="20"/>
          <w:lang w:eastAsia="ja-JP"/>
        </w:rPr>
        <w:t></w:t>
      </w:r>
      <w:r w:rsidR="001E1B65">
        <w:rPr>
          <w:rFonts w:ascii="Arial" w:eastAsia="UWJMG3 (SJIS)" w:hAnsi="Arial"/>
          <w:sz w:val="20"/>
          <w:szCs w:val="20"/>
          <w:lang w:eastAsia="ja-JP"/>
        </w:rPr>
        <w:tab/>
      </w:r>
      <w:r w:rsidR="00893151">
        <w:rPr>
          <w:rFonts w:ascii="바탕" w:eastAsia="바탕" w:hAnsi="바탕" w:cs="바탕" w:hint="eastAsia"/>
          <w:sz w:val="20"/>
          <w:szCs w:val="20"/>
          <w:lang w:eastAsia="ko-KR"/>
        </w:rPr>
        <w:t>개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 w:rsidR="00C5510F">
        <w:rPr>
          <w:rFonts w:ascii="Arial" w:eastAsia="UWJMG3 (SJIS)" w:hAnsi="Arial"/>
          <w:sz w:val="20"/>
          <w:szCs w:val="20"/>
          <w:lang w:eastAsia="ja-JP"/>
        </w:rPr>
        <w:tab/>
      </w:r>
      <w:r w:rsidR="00893151">
        <w:rPr>
          <w:rFonts w:ascii="바탕" w:eastAsia="바탕" w:hAnsi="바탕" w:cs="바탕" w:hint="eastAsia"/>
          <w:sz w:val="20"/>
          <w:szCs w:val="20"/>
          <w:lang w:eastAsia="ko-KR"/>
        </w:rPr>
        <w:t>고향이</w:t>
      </w:r>
      <w:r w:rsidR="00C5510F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 w:rsidR="00C5510F" w:rsidRPr="00C5510F">
        <w:rPr>
          <w:rFonts w:ascii="Arial" w:eastAsia="UWJMG3 (SJIS)" w:hAnsi="Arial" w:hint="eastAsia"/>
          <w:sz w:val="20"/>
          <w:szCs w:val="20"/>
          <w:lang w:eastAsia="ja-JP"/>
        </w:rPr>
        <w:t xml:space="preserve"> </w:t>
      </w:r>
      <w:r w:rsidR="00C5510F">
        <w:rPr>
          <w:rFonts w:ascii="Arial" w:eastAsia="UWJMG3 (SJIS)" w:hAnsi="Arial"/>
          <w:sz w:val="20"/>
          <w:szCs w:val="20"/>
          <w:lang w:eastAsia="ja-JP"/>
        </w:rPr>
        <w:tab/>
      </w:r>
      <w:r w:rsidR="00893151">
        <w:rPr>
          <w:rFonts w:ascii="바탕" w:eastAsia="바탕" w:hAnsi="바탕" w:cs="바탕" w:hint="eastAsia"/>
          <w:sz w:val="20"/>
          <w:szCs w:val="20"/>
          <w:lang w:eastAsia="ko-KR"/>
        </w:rPr>
        <w:t>소형 동물</w:t>
      </w:r>
      <w:r w:rsidR="00C5510F" w:rsidRPr="004C7DA4">
        <w:rPr>
          <w:rFonts w:ascii="Arial" w:eastAsia="UWJMG3 (SJIS)" w:hAnsi="Arial"/>
          <w:sz w:val="20"/>
          <w:szCs w:val="20"/>
          <w:lang w:eastAsia="ja-JP"/>
        </w:rPr>
        <w:t></w:t>
      </w:r>
    </w:p>
    <w:p w:rsidR="004C7DA4" w:rsidRPr="004C7DA4" w:rsidRDefault="00893151" w:rsidP="0091572E">
      <w:pPr>
        <w:tabs>
          <w:tab w:val="right" w:pos="9923"/>
        </w:tabs>
        <w:spacing w:line="288" w:lineRule="auto"/>
        <w:ind w:firstLine="1560"/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음식</w:t>
      </w:r>
      <w:r w:rsidR="00C76599" w:rsidRPr="00C76599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Default="004C7DA4" w:rsidP="004C7DA4">
      <w:pPr>
        <w:ind w:left="90" w:hanging="90"/>
        <w:rPr>
          <w:rFonts w:ascii="Arial" w:eastAsia="UWJMG3 (SJIS)" w:hAnsi="Arial"/>
          <w:sz w:val="20"/>
          <w:szCs w:val="20"/>
          <w:lang w:eastAsia="ja-JP"/>
        </w:rPr>
      </w:pPr>
    </w:p>
    <w:p w:rsidR="00E977CE" w:rsidRPr="00893151" w:rsidRDefault="004C7DA4" w:rsidP="00C43BFF">
      <w:pPr>
        <w:tabs>
          <w:tab w:val="left" w:pos="284"/>
        </w:tabs>
        <w:rPr>
          <w:rFonts w:ascii="Arial" w:eastAsiaTheme="minorEastAsia" w:hAnsi="Arial"/>
          <w:b/>
          <w:sz w:val="20"/>
          <w:szCs w:val="20"/>
          <w:lang w:eastAsia="ko-KR"/>
        </w:rPr>
      </w:pPr>
      <w:r w:rsidRPr="00C76599">
        <w:rPr>
          <w:rFonts w:ascii="Arial" w:eastAsia="UWJMG3 (SJIS)" w:hAnsi="Arial" w:hint="eastAsia"/>
          <w:b/>
          <w:sz w:val="20"/>
          <w:szCs w:val="20"/>
          <w:lang w:eastAsia="ja-JP"/>
        </w:rPr>
        <w:t xml:space="preserve">4. </w:t>
      </w:r>
      <w:r w:rsidR="00C43BFF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다음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사항에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대하여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어려움이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 xml:space="preserve"> 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있는가</w:t>
      </w:r>
      <w:r w:rsidR="00893151">
        <w:rPr>
          <w:rFonts w:ascii="Arial" w:eastAsiaTheme="minorEastAsia" w:hAnsi="Arial" w:hint="eastAsia"/>
          <w:b/>
          <w:sz w:val="20"/>
          <w:szCs w:val="20"/>
          <w:lang w:eastAsia="ko-KR"/>
        </w:rPr>
        <w:t>?</w:t>
      </w:r>
    </w:p>
    <w:tbl>
      <w:tblPr>
        <w:tblW w:w="0" w:type="auto"/>
        <w:tblLook w:val="04A0"/>
      </w:tblPr>
      <w:tblGrid>
        <w:gridCol w:w="3160"/>
        <w:gridCol w:w="944"/>
        <w:gridCol w:w="783"/>
        <w:gridCol w:w="801"/>
        <w:gridCol w:w="1016"/>
        <w:gridCol w:w="3448"/>
      </w:tblGrid>
      <w:tr w:rsidR="00E977CE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E977CE" w:rsidRPr="00CE2BEA" w:rsidRDefault="00E977CE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</w:p>
        </w:tc>
        <w:tc>
          <w:tcPr>
            <w:tcW w:w="3448" w:type="dxa"/>
            <w:shd w:val="clear" w:color="auto" w:fill="auto"/>
            <w:vAlign w:val="bottom"/>
          </w:tcPr>
          <w:p w:rsidR="00E977CE" w:rsidRPr="00CE2BEA" w:rsidRDefault="00353B0D" w:rsidP="00CE2BEA">
            <w:pPr>
              <w:tabs>
                <w:tab w:val="left" w:pos="5580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b/>
                <w:sz w:val="20"/>
                <w:szCs w:val="20"/>
                <w:lang w:eastAsia="ko-KR"/>
              </w:rPr>
              <w:t>기타</w:t>
            </w: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눈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val="fr-FR" w:eastAsia="ko-KR"/>
              </w:rPr>
              <w:t>콘택트 렌즈의 사용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귀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lastRenderedPageBreak/>
              <w:t>코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lastRenderedPageBreak/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목구멍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소화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몽유병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야뇨증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4104" w:type="dxa"/>
            <w:gridSpan w:val="2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생리 문제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예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93151" w:rsidRPr="00CE2BEA" w:rsidRDefault="00893151" w:rsidP="00D56053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아니오</w:t>
            </w:r>
            <w:r w:rsidRPr="00CE2BEA">
              <w:rPr>
                <w:rFonts w:ascii="Arial" w:eastAsia="UWJMG3 (SJIS)" w:hAnsi="Arial"/>
                <w:sz w:val="20"/>
                <w:szCs w:val="20"/>
                <w:lang w:eastAsia="ja-JP"/>
              </w:rPr>
              <w:t>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893151" w:rsidRPr="00CE2BEA" w:rsidTr="00893151">
        <w:tc>
          <w:tcPr>
            <w:tcW w:w="3160" w:type="dxa"/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sz w:val="10"/>
                <w:szCs w:val="10"/>
                <w:lang w:eastAsia="ja-JP"/>
              </w:rPr>
            </w:pPr>
            <w:r w:rsidRPr="00CE2BEA">
              <w:rPr>
                <w:rFonts w:ascii="Arial" w:eastAsia="UWJMG3 (SJIS)" w:hAnsi="Arial"/>
                <w:sz w:val="10"/>
                <w:szCs w:val="10"/>
                <w:lang w:eastAsia="ja-JP"/>
              </w:rPr>
              <w:t xml:space="preserve">  </w:t>
            </w:r>
          </w:p>
          <w:p w:rsidR="00893151" w:rsidRPr="00CE2BEA" w:rsidRDefault="00893151" w:rsidP="00893151">
            <w:pPr>
              <w:tabs>
                <w:tab w:val="left" w:pos="284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다른 어려움 (적으시오)</w:t>
            </w:r>
          </w:p>
        </w:tc>
        <w:tc>
          <w:tcPr>
            <w:tcW w:w="69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151" w:rsidRPr="00CE2BEA" w:rsidRDefault="00893151" w:rsidP="00CE2BEA">
            <w:pPr>
              <w:tabs>
                <w:tab w:val="left" w:pos="284"/>
              </w:tabs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</w:tbl>
    <w:p w:rsidR="00E977CE" w:rsidRPr="004C7DA4" w:rsidRDefault="00E977CE" w:rsidP="00C43BFF">
      <w:pPr>
        <w:tabs>
          <w:tab w:val="left" w:pos="284"/>
        </w:tabs>
        <w:rPr>
          <w:rFonts w:ascii="Arial" w:eastAsia="UWJMG3 (SJIS)" w:hAnsi="Arial"/>
          <w:b/>
          <w:sz w:val="20"/>
          <w:szCs w:val="20"/>
          <w:lang w:eastAsia="ja-JP"/>
        </w:rPr>
      </w:pPr>
    </w:p>
    <w:p w:rsidR="004C7DA4" w:rsidRPr="0091572E" w:rsidRDefault="00EE375F" w:rsidP="009861FF">
      <w:pPr>
        <w:numPr>
          <w:ilvl w:val="0"/>
          <w:numId w:val="1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과거에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입원을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요하는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수술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,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사고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혹은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부상이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?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 w:rsidR="009861FF"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설명하시오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91572E">
        <w:rPr>
          <w:rFonts w:ascii="Arial" w:eastAsia="UWJMG3 (SJIS)" w:hAnsi="Arial"/>
          <w:sz w:val="20"/>
          <w:szCs w:val="20"/>
          <w:lang w:eastAsia="ja-JP"/>
        </w:rPr>
        <w:t xml:space="preserve"> </w:t>
      </w:r>
      <w:r w:rsidR="004C7DA4" w:rsidRPr="004C7DA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91572E" w:rsidRPr="004C7DA4" w:rsidRDefault="0091572E" w:rsidP="0091572E">
      <w:p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EE375F" w:rsidRPr="0091572E" w:rsidRDefault="00EE375F" w:rsidP="00EE375F">
      <w:pPr>
        <w:numPr>
          <w:ilvl w:val="0"/>
          <w:numId w:val="1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>최근에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>전염병에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>노출된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>적이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 w:rsidRPr="00EE375F"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 w:rsidR="004C7DA4" w:rsidRPr="00EE375F">
        <w:rPr>
          <w:rFonts w:ascii="Arial" w:eastAsia="UWJMG3 (SJIS)" w:hAnsi="Arial" w:hint="eastAsia"/>
          <w:sz w:val="20"/>
          <w:szCs w:val="20"/>
          <w:lang w:eastAsia="ja-JP"/>
        </w:rPr>
        <w:t>?</w:t>
      </w:r>
      <w:r w:rsidR="004C7DA4" w:rsidRPr="00EE375F">
        <w:rPr>
          <w:rFonts w:ascii="Arial" w:eastAsia="UWJMG3 (SJIS)" w:hAnsi="Arial"/>
          <w:sz w:val="20"/>
          <w:szCs w:val="20"/>
          <w:lang w:eastAsia="ja-JP"/>
        </w:rPr>
        <w:br/>
      </w:r>
      <w:r w:rsidR="004C7DA4" w:rsidRPr="00EE375F">
        <w:rPr>
          <w:rFonts w:ascii="Arial" w:eastAsia="UWJMG3 (SJIS)" w:hAnsi="Arial"/>
          <w:sz w:val="20"/>
          <w:szCs w:val="20"/>
          <w:lang w:eastAsia="ja-JP"/>
        </w:rPr>
        <w:br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설명하시오</w:t>
      </w:r>
      <w:r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>
        <w:rPr>
          <w:rFonts w:ascii="Arial" w:eastAsia="UWJMG3 (SJIS)" w:hAnsi="Arial"/>
          <w:sz w:val="20"/>
          <w:szCs w:val="20"/>
          <w:lang w:eastAsia="ja-JP"/>
        </w:rPr>
        <w:t xml:space="preserve"> </w:t>
      </w:r>
      <w:r w:rsidRPr="004C7DA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Pr="00EE375F" w:rsidRDefault="004C7DA4" w:rsidP="004C7DA4">
      <w:pPr>
        <w:numPr>
          <w:ilvl w:val="0"/>
          <w:numId w:val="2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EE375F" w:rsidP="004C7DA4">
      <w:pPr>
        <w:numPr>
          <w:ilvl w:val="0"/>
          <w:numId w:val="3"/>
        </w:numPr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신청자가 약품/처방전을 가져가야 하는 경우에는, 다음을 작성하시오. 처방의 경우 P를 적으시오.</w:t>
      </w:r>
    </w:p>
    <w:p w:rsidR="004C7DA4" w:rsidRPr="004C7DA4" w:rsidRDefault="004C7DA4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EE375F" w:rsidP="00ED1E56">
      <w:pPr>
        <w:tabs>
          <w:tab w:val="left" w:pos="3828"/>
          <w:tab w:val="left" w:pos="7371"/>
        </w:tabs>
        <w:ind w:firstLine="851"/>
        <w:rPr>
          <w:rFonts w:ascii="Arial" w:eastAsia="UWJMG3 (SJIS)" w:hAnsi="Arial"/>
          <w:b/>
          <w:sz w:val="20"/>
          <w:szCs w:val="20"/>
          <w:lang w:eastAsia="ja-JP"/>
        </w:rPr>
      </w:pPr>
      <w:r>
        <w:rPr>
          <w:rFonts w:ascii="바탕" w:eastAsia="바탕" w:hAnsi="바탕" w:cs="바탕" w:hint="eastAsia"/>
          <w:b/>
          <w:sz w:val="20"/>
          <w:szCs w:val="20"/>
          <w:lang w:eastAsia="ko-KR"/>
        </w:rPr>
        <w:t>약품의 명칭</w:t>
      </w:r>
      <w:r w:rsidR="00ED1E56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b/>
          <w:sz w:val="20"/>
          <w:szCs w:val="20"/>
          <w:lang w:eastAsia="ko-KR"/>
        </w:rPr>
        <w:t>해당 질병/증상</w:t>
      </w:r>
      <w:r w:rsidR="00ED1E56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b/>
          <w:sz w:val="20"/>
          <w:szCs w:val="20"/>
          <w:lang w:eastAsia="ko-KR"/>
        </w:rPr>
        <w:t>복용해야 할 양 및 시간</w:t>
      </w:r>
    </w:p>
    <w:p w:rsidR="004C7DA4" w:rsidRPr="004C7DA4" w:rsidRDefault="00ED1E56" w:rsidP="00ED1E56">
      <w:pPr>
        <w:tabs>
          <w:tab w:val="left" w:pos="4536"/>
          <w:tab w:val="left" w:pos="7655"/>
        </w:tabs>
        <w:ind w:firstLine="1418"/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</w:p>
    <w:p w:rsidR="004C7DA4" w:rsidRDefault="004C7DA4" w:rsidP="0024036C">
      <w:pPr>
        <w:tabs>
          <w:tab w:val="right" w:pos="3119"/>
          <w:tab w:val="left" w:pos="3686"/>
          <w:tab w:val="right" w:pos="6521"/>
          <w:tab w:val="left" w:pos="7088"/>
          <w:tab w:val="right" w:pos="9923"/>
        </w:tabs>
        <w:spacing w:line="360" w:lineRule="auto"/>
        <w:ind w:firstLine="432"/>
        <w:rPr>
          <w:rFonts w:ascii="Arial" w:eastAsia="UWJMG3 (SJIS)" w:hAnsi="Arial"/>
          <w:sz w:val="20"/>
          <w:szCs w:val="20"/>
          <w:u w:val="single"/>
          <w:lang w:eastAsia="ja-JP"/>
        </w:rPr>
      </w:pPr>
      <w:r w:rsidRPr="004C7DA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Pr="004C7DA4">
        <w:rPr>
          <w:rFonts w:ascii="Arial" w:eastAsia="UWJMG3 (SJIS)" w:hAnsi="Arial" w:hint="eastAsia"/>
          <w:sz w:val="20"/>
          <w:szCs w:val="20"/>
          <w:lang w:eastAsia="ja-JP"/>
        </w:rPr>
        <w:t xml:space="preserve">         </w:t>
      </w:r>
      <w:r w:rsidR="009861FF"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="00ED1E56"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="00ED1E56"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ED1E56" w:rsidRDefault="00ED1E56" w:rsidP="0024036C">
      <w:pPr>
        <w:tabs>
          <w:tab w:val="right" w:pos="3119"/>
          <w:tab w:val="left" w:pos="3686"/>
          <w:tab w:val="right" w:pos="6521"/>
          <w:tab w:val="left" w:pos="7088"/>
          <w:tab w:val="right" w:pos="9923"/>
        </w:tabs>
        <w:spacing w:line="360" w:lineRule="auto"/>
        <w:ind w:firstLine="432"/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ED1E56" w:rsidRPr="00ED1E56" w:rsidRDefault="00ED1E56" w:rsidP="0024036C">
      <w:pPr>
        <w:tabs>
          <w:tab w:val="right" w:pos="3119"/>
          <w:tab w:val="left" w:pos="3686"/>
          <w:tab w:val="right" w:pos="6521"/>
          <w:tab w:val="left" w:pos="7088"/>
          <w:tab w:val="right" w:pos="9923"/>
        </w:tabs>
        <w:spacing w:line="360" w:lineRule="auto"/>
        <w:ind w:firstLine="432"/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lang w:eastAsia="ja-JP"/>
        </w:rPr>
        <w:tab/>
      </w:r>
      <w:r w:rsidRPr="00ED1E56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Pr="004C7DA4" w:rsidRDefault="004C7DA4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EE375F" w:rsidP="00D51B21">
      <w:pPr>
        <w:numPr>
          <w:ilvl w:val="0"/>
          <w:numId w:val="4"/>
        </w:numPr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신청자가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하지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말아야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육체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활동이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?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그렇다면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,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적으시오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</w:p>
    <w:p w:rsidR="004C7DA4" w:rsidRPr="004C7DA4" w:rsidRDefault="00EE375F" w:rsidP="00EE375F">
      <w:pPr>
        <w:tabs>
          <w:tab w:val="left" w:pos="1418"/>
          <w:tab w:val="left" w:pos="2127"/>
          <w:tab w:val="right" w:pos="9923"/>
        </w:tabs>
        <w:ind w:leftChars="200" w:left="680" w:hangingChars="100" w:hanging="200"/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 w:rsidR="00D40F34"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있다면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,             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어떠한</w:t>
      </w:r>
      <w:r w:rsidRPr="00EE375F">
        <w:rPr>
          <w:rFonts w:ascii="바탕" w:eastAsia="바탕" w:hAnsi="바탕" w:cs="바탕" w:hint="eastAsia"/>
          <w:sz w:val="20"/>
          <w:szCs w:val="20"/>
          <w:lang w:eastAsia="ko-KR"/>
        </w:rPr>
        <w:t xml:space="preserve"> 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종류인가</w:t>
      </w:r>
      <w:r w:rsidR="00D40F34" w:rsidRPr="00D40F3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Default="004C7DA4" w:rsidP="004C7DA4">
      <w:pPr>
        <w:rPr>
          <w:rFonts w:ascii="Arial" w:eastAsia="UWJMG3 (SJIS)" w:hAnsi="Arial"/>
          <w:sz w:val="20"/>
          <w:szCs w:val="20"/>
          <w:u w:val="single"/>
          <w:lang w:eastAsia="ja-JP"/>
        </w:rPr>
      </w:pPr>
    </w:p>
    <w:p w:rsidR="004C7DA4" w:rsidRDefault="00EE375F" w:rsidP="00D51B21">
      <w:pPr>
        <w:numPr>
          <w:ilvl w:val="0"/>
          <w:numId w:val="5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호스트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부모가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알아야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추가적인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정보가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?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Pr="004C7DA4">
        <w:rPr>
          <w:rFonts w:ascii="Arial" w:eastAsia="UWJMG3 (SJIS)" w:hAnsi="Arial"/>
          <w:sz w:val="20"/>
          <w:szCs w:val="20"/>
          <w:lang w:eastAsia="ja-JP"/>
        </w:rPr>
        <w:t xml:space="preserve"> 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설명하시오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D40F34" w:rsidRPr="00D40F3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5E407F" w:rsidRDefault="005E407F" w:rsidP="005E407F">
      <w:p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</w:p>
    <w:p w:rsidR="004C7DA4" w:rsidRPr="004C7DA4" w:rsidRDefault="00EE375F" w:rsidP="004C7DA4">
      <w:pPr>
        <w:numPr>
          <w:ilvl w:val="0"/>
          <w:numId w:val="6"/>
        </w:numPr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사람은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현재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의사의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치료를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받고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?</w:t>
      </w:r>
      <w:r w:rsidR="004C7DA4" w:rsidRPr="004C7DA4">
        <w:rPr>
          <w:rFonts w:ascii="Arial" w:eastAsia="UWJMG3 (SJIS)" w:hAnsi="Arial"/>
          <w:sz w:val="20"/>
          <w:szCs w:val="20"/>
          <w:lang w:eastAsia="ja-JP"/>
        </w:rPr>
        <w:br/>
      </w:r>
    </w:p>
    <w:p w:rsidR="00EE375F" w:rsidRDefault="00EE375F" w:rsidP="00EE375F">
      <w:pPr>
        <w:numPr>
          <w:ilvl w:val="0"/>
          <w:numId w:val="6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Pr="004C7DA4">
        <w:rPr>
          <w:rFonts w:ascii="Arial" w:eastAsia="UWJMG3 (SJIS)" w:hAnsi="Arial"/>
          <w:sz w:val="20"/>
          <w:szCs w:val="20"/>
          <w:lang w:eastAsia="ja-JP"/>
        </w:rPr>
        <w:t xml:space="preserve"> 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설명하시오</w:t>
      </w:r>
      <w:r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Pr="00D40F3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5E407F" w:rsidRDefault="005E407F" w:rsidP="00D40F34">
      <w:pPr>
        <w:tabs>
          <w:tab w:val="left" w:pos="1418"/>
          <w:tab w:val="left" w:pos="2127"/>
          <w:tab w:val="right" w:pos="9923"/>
        </w:tabs>
        <w:ind w:firstLine="360"/>
        <w:rPr>
          <w:rFonts w:ascii="Arial" w:eastAsia="UWJMG3 (SJIS)" w:hAnsi="Arial"/>
          <w:sz w:val="20"/>
          <w:szCs w:val="20"/>
          <w:lang w:eastAsia="ja-JP"/>
        </w:rPr>
      </w:pPr>
    </w:p>
    <w:p w:rsidR="004C7DA4" w:rsidRDefault="00EE375F" w:rsidP="004C7DA4">
      <w:pPr>
        <w:numPr>
          <w:ilvl w:val="0"/>
          <w:numId w:val="9"/>
        </w:numPr>
        <w:tabs>
          <w:tab w:val="left" w:pos="4590"/>
        </w:tabs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위의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사항을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고려하고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당신이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검사를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한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결과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위의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질의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사항에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대하여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당신이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제공할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기타의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정보가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?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당신이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프로그램에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신청자가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참가하는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데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대한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반대를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제기할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이유가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있는가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?</w:t>
      </w:r>
    </w:p>
    <w:p w:rsidR="0024036C" w:rsidRPr="004C7DA4" w:rsidRDefault="0024036C" w:rsidP="0024036C">
      <w:pPr>
        <w:tabs>
          <w:tab w:val="left" w:pos="4590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EE375F" w:rsidRDefault="00EE375F" w:rsidP="00EE375F">
      <w:pPr>
        <w:numPr>
          <w:ilvl w:val="0"/>
          <w:numId w:val="5"/>
        </w:numPr>
        <w:tabs>
          <w:tab w:val="left" w:pos="1418"/>
          <w:tab w:val="left" w:pos="2127"/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바탕" w:eastAsia="바탕" w:hAnsi="바탕" w:cs="바탕" w:hint="eastAsia"/>
          <w:sz w:val="20"/>
          <w:szCs w:val="20"/>
          <w:lang w:eastAsia="ko-KR"/>
        </w:rPr>
        <w:t>예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Arial" w:eastAsia="UWJMG3 (SJIS)" w:hAnsi="Arial" w:hint="eastAsia"/>
          <w:sz w:val="20"/>
          <w:szCs w:val="20"/>
          <w:lang w:eastAsia="ja-JP"/>
        </w:rPr>
        <w:tab/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아니오</w:t>
      </w:r>
      <w:r w:rsidRPr="004C7DA4">
        <w:rPr>
          <w:rFonts w:ascii="Arial" w:eastAsia="UWJMG3 (SJIS)" w:hAnsi="Arial"/>
          <w:sz w:val="20"/>
          <w:szCs w:val="20"/>
          <w:lang w:eastAsia="ja-JP"/>
        </w:rPr>
        <w:t xml:space="preserve"> </w:t>
      </w:r>
      <w:r w:rsidRPr="004C7DA4">
        <w:rPr>
          <w:rFonts w:ascii="Arial" w:eastAsia="UWJMG3 (SJIS)" w:hAnsi="Arial"/>
          <w:sz w:val="20"/>
          <w:szCs w:val="20"/>
          <w:lang w:eastAsia="ja-JP"/>
        </w:rPr>
        <w:t>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>설명하시오</w:t>
      </w:r>
      <w:r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Pr="00D40F3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Default="004C7DA4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EE375F" w:rsidP="004C7DA4">
      <w:pPr>
        <w:rPr>
          <w:rFonts w:ascii="Arial" w:eastAsia="UWJMG3 (SJIS)" w:hAnsi="Arial"/>
          <w:sz w:val="20"/>
          <w:szCs w:val="20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추가적인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의견을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제기하려면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다른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종이를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사용하시오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.</w:t>
      </w:r>
    </w:p>
    <w:p w:rsidR="00D51B21" w:rsidRDefault="00D51B21" w:rsidP="004C7DA4">
      <w:pPr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4C7DA4" w:rsidRDefault="00EE375F" w:rsidP="00D51B21">
      <w:pPr>
        <w:tabs>
          <w:tab w:val="right" w:pos="9923"/>
        </w:tabs>
        <w:rPr>
          <w:rFonts w:ascii="Arial" w:eastAsia="UWJMG3 (SJIS)" w:hAnsi="Arial"/>
          <w:sz w:val="20"/>
          <w:szCs w:val="20"/>
          <w:u w:val="single"/>
          <w:lang w:eastAsia="ja-JP"/>
        </w:rPr>
      </w:pPr>
      <w:r>
        <w:rPr>
          <w:rFonts w:ascii="Arial" w:eastAsiaTheme="minorEastAsia" w:hAnsi="Arial" w:hint="eastAsia"/>
          <w:sz w:val="20"/>
          <w:szCs w:val="20"/>
          <w:lang w:eastAsia="ko-KR"/>
        </w:rPr>
        <w:t>보고서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작성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근거가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된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ko-KR"/>
        </w:rPr>
        <w:t>검사일자</w:t>
      </w:r>
      <w:r w:rsidR="004C7DA4" w:rsidRPr="004C7DA4">
        <w:rPr>
          <w:rFonts w:ascii="Arial" w:eastAsia="UWJMG3 (SJIS)" w:hAnsi="Arial" w:hint="eastAsia"/>
          <w:sz w:val="20"/>
          <w:szCs w:val="20"/>
          <w:lang w:eastAsia="ja-JP"/>
        </w:rPr>
        <w:t>:</w:t>
      </w:r>
      <w:r w:rsidR="004C7DA4" w:rsidRPr="004C7DA4">
        <w:rPr>
          <w:rFonts w:ascii="Arial" w:eastAsia="UWJMG3 (SJIS)" w:hAnsi="Arial" w:hint="eastAsia"/>
          <w:sz w:val="20"/>
          <w:szCs w:val="20"/>
          <w:u w:val="single"/>
          <w:lang w:eastAsia="ja-JP"/>
        </w:rPr>
        <w:tab/>
      </w:r>
    </w:p>
    <w:p w:rsidR="004C7DA4" w:rsidRPr="004C7DA4" w:rsidRDefault="004C7DA4" w:rsidP="004C7DA4">
      <w:pPr>
        <w:tabs>
          <w:tab w:val="left" w:pos="8640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EE375F" w:rsidRDefault="00EE375F" w:rsidP="004C7DA4">
      <w:pPr>
        <w:pStyle w:val="a7"/>
        <w:tabs>
          <w:tab w:val="left" w:pos="8640"/>
        </w:tabs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본인은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이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사람에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대한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신체검사를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하고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의료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기록을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살펴보았습니다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본인은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모든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중요한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의료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정보를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여기에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포함시켰으며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위의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정보는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완전하고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정확하다는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것을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확인합니다</w:t>
      </w:r>
      <w:r>
        <w:rPr>
          <w:rFonts w:eastAsiaTheme="minorEastAsia" w:hint="eastAsia"/>
          <w:lang w:eastAsia="ko-KR"/>
        </w:rPr>
        <w:t>.</w:t>
      </w:r>
    </w:p>
    <w:p w:rsidR="004C7DA4" w:rsidRPr="004C7DA4" w:rsidRDefault="004C7DA4" w:rsidP="004C7DA4">
      <w:pPr>
        <w:tabs>
          <w:tab w:val="left" w:pos="8640"/>
        </w:tabs>
        <w:rPr>
          <w:rFonts w:ascii="Arial" w:eastAsia="UWJMG3 (SJIS)" w:hAnsi="Arial"/>
          <w:sz w:val="20"/>
          <w:szCs w:val="20"/>
          <w:lang w:eastAsia="ja-JP"/>
        </w:rPr>
      </w:pPr>
    </w:p>
    <w:p w:rsidR="004C7DA4" w:rsidRPr="006D6834" w:rsidRDefault="004C7DA4" w:rsidP="006D6834">
      <w:pPr>
        <w:tabs>
          <w:tab w:val="left" w:pos="2552"/>
          <w:tab w:val="right" w:pos="9923"/>
        </w:tabs>
        <w:rPr>
          <w:rFonts w:ascii="Arial" w:eastAsia="UWJMG3 (SJIS)" w:hAnsi="Arial"/>
          <w:sz w:val="20"/>
          <w:szCs w:val="20"/>
          <w:lang w:eastAsia="ja-JP"/>
        </w:rPr>
      </w:pPr>
      <w:r w:rsidRPr="004C7DA4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  <w:r w:rsidRPr="004C7DA4">
        <w:rPr>
          <w:rFonts w:ascii="Arial" w:eastAsia="UWJMG3 (SJIS)" w:hAnsi="Arial" w:hint="eastAsia"/>
          <w:b/>
          <w:sz w:val="20"/>
          <w:szCs w:val="20"/>
          <w:lang w:eastAsia="ja-JP"/>
        </w:rPr>
        <w:tab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284"/>
        <w:gridCol w:w="4111"/>
        <w:gridCol w:w="283"/>
        <w:gridCol w:w="567"/>
        <w:gridCol w:w="4678"/>
      </w:tblGrid>
      <w:tr w:rsidR="000138D4" w:rsidRPr="004C7DA4">
        <w:trPr>
          <w:trHeight w:val="456"/>
        </w:trPr>
        <w:tc>
          <w:tcPr>
            <w:tcW w:w="4678" w:type="dxa"/>
            <w:gridSpan w:val="3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:rsidR="000138D4" w:rsidRPr="00EE375F" w:rsidRDefault="00EE375F" w:rsidP="00433D32">
            <w:pPr>
              <w:rPr>
                <w:rFonts w:ascii="Arial" w:eastAsiaTheme="minorEastAsia" w:hAnsi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lastRenderedPageBreak/>
              <w:t>의사의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이름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및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주소</w:t>
            </w:r>
          </w:p>
          <w:p w:rsidR="000138D4" w:rsidRPr="004C7DA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138D4" w:rsidRPr="004C7DA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138D4" w:rsidRPr="00EE375F" w:rsidRDefault="00EE375F" w:rsidP="00433D32">
            <w:pPr>
              <w:rPr>
                <w:rFonts w:ascii="Arial" w:eastAsiaTheme="minorEastAsia" w:hAnsi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의사의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공식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인감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및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/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혹은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b/>
                <w:sz w:val="20"/>
                <w:szCs w:val="20"/>
                <w:lang w:eastAsia="ko-KR"/>
              </w:rPr>
              <w:t>서명</w:t>
            </w:r>
          </w:p>
          <w:p w:rsidR="000138D4" w:rsidRPr="004C7DA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6D6834" w:rsidRPr="004C7DA4">
        <w:trPr>
          <w:trHeight w:val="284"/>
        </w:trPr>
        <w:tc>
          <w:tcPr>
            <w:tcW w:w="284" w:type="dxa"/>
            <w:tcBorders>
              <w:top w:val="nil"/>
              <w:bottom w:val="nil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111" w:type="dxa"/>
            <w:tcBorders>
              <w:top w:val="nil"/>
              <w:bottom w:val="single" w:sz="8" w:space="0" w:color="auto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6D6834" w:rsidRPr="004C7DA4">
        <w:trPr>
          <w:trHeight w:val="284"/>
        </w:trPr>
        <w:tc>
          <w:tcPr>
            <w:tcW w:w="284" w:type="dxa"/>
            <w:tcBorders>
              <w:top w:val="nil"/>
              <w:bottom w:val="nil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111" w:type="dxa"/>
            <w:tcBorders>
              <w:top w:val="nil"/>
              <w:bottom w:val="single" w:sz="8" w:space="0" w:color="auto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6D6834" w:rsidRPr="004C7DA4">
        <w:trPr>
          <w:trHeight w:val="276"/>
        </w:trPr>
        <w:tc>
          <w:tcPr>
            <w:tcW w:w="284" w:type="dxa"/>
            <w:tcBorders>
              <w:top w:val="nil"/>
              <w:bottom w:val="nil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111" w:type="dxa"/>
            <w:tcBorders>
              <w:top w:val="single" w:sz="8" w:space="0" w:color="auto"/>
              <w:bottom w:val="nil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6D6834" w:rsidRPr="004C7DA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  <w:tr w:rsidR="000138D4" w:rsidRPr="004C7DA4">
        <w:trPr>
          <w:trHeight w:val="770"/>
        </w:trPr>
        <w:tc>
          <w:tcPr>
            <w:tcW w:w="4678" w:type="dxa"/>
            <w:gridSpan w:val="3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:rsidR="000138D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  <w:p w:rsidR="006D6834" w:rsidRDefault="00EE375F" w:rsidP="006D6834">
            <w:pPr>
              <w:tabs>
                <w:tab w:val="right" w:pos="4302"/>
              </w:tabs>
              <w:rPr>
                <w:rFonts w:ascii="Arial" w:eastAsia="UWJMG3 (SJIS)" w:hAnsi="Arial"/>
                <w:sz w:val="20"/>
                <w:szCs w:val="20"/>
                <w:lang w:eastAsia="ja-JP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일자</w:t>
            </w:r>
            <w:r w:rsidR="006D6834" w:rsidRPr="006D6834">
              <w:rPr>
                <w:rFonts w:ascii="Arial" w:eastAsia="UWJMG3 (SJIS)" w:hAnsi="Arial"/>
                <w:sz w:val="20"/>
                <w:szCs w:val="20"/>
                <w:u w:val="single"/>
                <w:lang w:eastAsia="ja-JP"/>
              </w:rPr>
              <w:tab/>
            </w:r>
          </w:p>
          <w:p w:rsidR="006D6834" w:rsidRDefault="006D683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0138D4" w:rsidRPr="004C7DA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0138D4" w:rsidRPr="004C7DA4" w:rsidRDefault="000138D4" w:rsidP="00433D32">
            <w:pPr>
              <w:rPr>
                <w:rFonts w:ascii="Arial" w:eastAsia="UWJMG3 (SJIS)" w:hAnsi="Arial"/>
                <w:b/>
                <w:sz w:val="20"/>
                <w:szCs w:val="20"/>
                <w:lang w:eastAsia="ja-JP"/>
              </w:rPr>
            </w:pPr>
          </w:p>
        </w:tc>
      </w:tr>
    </w:tbl>
    <w:p w:rsidR="000130F1" w:rsidRPr="00FB0973" w:rsidRDefault="000130F1" w:rsidP="00117577"/>
    <w:sectPr w:rsidR="000130F1" w:rsidRPr="00FB0973" w:rsidSect="00F85B3B">
      <w:footerReference w:type="default" r:id="rId8"/>
      <w:pgSz w:w="12240" w:h="15840" w:code="1"/>
      <w:pgMar w:top="720" w:right="1152" w:bottom="720" w:left="1152" w:header="720" w:footer="576" w:gutter="0"/>
      <w:pgBorders w:offsetFrom="page">
        <w:top w:val="single" w:sz="24" w:space="24" w:color="008000"/>
        <w:left w:val="single" w:sz="24" w:space="24" w:color="008000"/>
        <w:bottom w:val="single" w:sz="24" w:space="24" w:color="008000"/>
        <w:right w:val="single" w:sz="24" w:space="24" w:color="008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552" w:rsidRDefault="005A2552">
      <w:r>
        <w:separator/>
      </w:r>
    </w:p>
  </w:endnote>
  <w:endnote w:type="continuationSeparator" w:id="0">
    <w:p w:rsidR="005A2552" w:rsidRDefault="005A2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JMG3 (SJIS)">
    <w:altName w:val="MS Mincho"/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AC" w:rsidRPr="00047B63" w:rsidRDefault="00A3119F" w:rsidP="000F1F10">
    <w:pPr>
      <w:pStyle w:val="a4"/>
      <w:tabs>
        <w:tab w:val="clear" w:pos="4320"/>
        <w:tab w:val="clear" w:pos="8640"/>
        <w:tab w:val="right" w:pos="9900"/>
      </w:tabs>
      <w:rPr>
        <w:rFonts w:ascii="Arial" w:hAnsi="Arial" w:cs="Arial"/>
        <w:color w:val="808080"/>
        <w:sz w:val="20"/>
        <w:szCs w:val="20"/>
      </w:rPr>
    </w:pPr>
    <w:r>
      <w:rPr>
        <w:rFonts w:ascii="Arial" w:hAnsi="Arial" w:cs="Arial"/>
        <w:color w:val="808080"/>
        <w:sz w:val="20"/>
        <w:szCs w:val="20"/>
        <w:lang w:eastAsia="ja-JP"/>
      </w:rPr>
      <w:t xml:space="preserve">Non-Japan IB </w:t>
    </w:r>
    <w:r w:rsidR="00CA0DAC">
      <w:rPr>
        <w:rFonts w:ascii="Arial" w:hAnsi="Arial" w:cs="Arial" w:hint="eastAsia"/>
        <w:color w:val="808080"/>
        <w:sz w:val="20"/>
        <w:szCs w:val="20"/>
        <w:lang w:eastAsia="ja-JP"/>
      </w:rPr>
      <w:t>Medical</w:t>
    </w:r>
    <w:r w:rsidR="00CA0DAC">
      <w:rPr>
        <w:rFonts w:ascii="Arial" w:hAnsi="Arial" w:cs="Arial"/>
        <w:color w:val="808080"/>
        <w:sz w:val="20"/>
        <w:szCs w:val="20"/>
        <w:lang w:eastAsia="ja-JP"/>
      </w:rPr>
      <w:t xml:space="preserve"> Form</w:t>
    </w:r>
    <w:r w:rsidR="00CA0DAC">
      <w:rPr>
        <w:rFonts w:ascii="Arial" w:hAnsi="Arial" w:cs="Arial"/>
        <w:color w:val="808080"/>
        <w:sz w:val="20"/>
        <w:szCs w:val="20"/>
      </w:rPr>
      <w:tab/>
    </w:r>
    <w:r w:rsidR="007A1B08">
      <w:rPr>
        <w:rFonts w:ascii="Arial" w:hAnsi="Arial" w:cs="Arial"/>
        <w:color w:val="808080"/>
        <w:sz w:val="20"/>
        <w:szCs w:val="20"/>
      </w:rPr>
      <w:t>S4-H</w:t>
    </w:r>
    <w:r w:rsidR="00CA0DAC" w:rsidRPr="00047B63">
      <w:rPr>
        <w:rFonts w:ascii="Arial" w:hAnsi="Arial" w:cs="Arial"/>
        <w:color w:val="808080"/>
        <w:sz w:val="20"/>
        <w:szCs w:val="20"/>
      </w:rPr>
      <w:t xml:space="preserve"> </w:t>
    </w:r>
    <w:r w:rsidR="00AA712B">
      <w:rPr>
        <w:rFonts w:ascii="Arial" w:hAnsi="Arial" w:cs="Arial"/>
        <w:color w:val="808080"/>
        <w:sz w:val="20"/>
        <w:szCs w:val="20"/>
      </w:rPr>
      <w:t xml:space="preserve">Exchange </w:t>
    </w:r>
    <w:r w:rsidR="004E4E9D">
      <w:rPr>
        <w:rFonts w:ascii="Arial" w:hAnsi="Arial" w:cs="Arial"/>
        <w:color w:val="808080"/>
        <w:sz w:val="20"/>
        <w:szCs w:val="20"/>
      </w:rPr>
      <w:t>Sep</w:t>
    </w:r>
    <w:r w:rsidR="00B25BE1">
      <w:rPr>
        <w:rFonts w:ascii="Arial" w:hAnsi="Arial" w:cs="Arial"/>
        <w:color w:val="808080"/>
        <w:sz w:val="20"/>
        <w:szCs w:val="20"/>
      </w:rPr>
      <w:t xml:space="preserve"> </w:t>
    </w:r>
    <w:r w:rsidR="004E4E9D">
      <w:rPr>
        <w:rFonts w:ascii="Arial" w:hAnsi="Arial" w:cs="Arial"/>
        <w:color w:val="808080"/>
        <w:sz w:val="20"/>
        <w:szCs w:val="20"/>
      </w:rPr>
      <w:t>2014</w:t>
    </w:r>
    <w:r w:rsidR="00CA0DAC" w:rsidRPr="00047B63">
      <w:rPr>
        <w:rFonts w:ascii="Arial" w:hAnsi="Arial" w:cs="Arial"/>
        <w:color w:val="808080"/>
        <w:sz w:val="20"/>
        <w:szCs w:val="20"/>
      </w:rPr>
      <w:t xml:space="preserve">   Page </w: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begin"/>
    </w:r>
    <w:r w:rsidR="00CA0DAC" w:rsidRPr="00047B63">
      <w:rPr>
        <w:rStyle w:val="a5"/>
        <w:rFonts w:ascii="Arial" w:hAnsi="Arial" w:cs="Arial"/>
        <w:color w:val="808080"/>
        <w:sz w:val="20"/>
        <w:szCs w:val="20"/>
      </w:rPr>
      <w:instrText xml:space="preserve"> PAGE </w:instrTex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separate"/>
    </w:r>
    <w:r w:rsidR="00904264">
      <w:rPr>
        <w:rStyle w:val="a5"/>
        <w:rFonts w:ascii="Arial" w:hAnsi="Arial" w:cs="Arial"/>
        <w:noProof/>
        <w:color w:val="808080"/>
        <w:sz w:val="20"/>
        <w:szCs w:val="20"/>
      </w:rPr>
      <w:t>1</w: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end"/>
    </w:r>
    <w:r w:rsidR="00CA0DAC" w:rsidRPr="00047B63">
      <w:rPr>
        <w:rStyle w:val="a5"/>
        <w:rFonts w:ascii="Arial" w:hAnsi="Arial" w:cs="Arial"/>
        <w:color w:val="808080"/>
        <w:sz w:val="20"/>
        <w:szCs w:val="20"/>
      </w:rPr>
      <w:t xml:space="preserve"> of </w: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begin"/>
    </w:r>
    <w:r w:rsidR="00CA0DAC" w:rsidRPr="00047B63">
      <w:rPr>
        <w:rStyle w:val="a5"/>
        <w:rFonts w:ascii="Arial" w:hAnsi="Arial" w:cs="Arial"/>
        <w:color w:val="808080"/>
        <w:sz w:val="20"/>
        <w:szCs w:val="20"/>
      </w:rPr>
      <w:instrText xml:space="preserve"> NUMPAGES </w:instrTex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separate"/>
    </w:r>
    <w:r w:rsidR="00904264">
      <w:rPr>
        <w:rStyle w:val="a5"/>
        <w:rFonts w:ascii="Arial" w:hAnsi="Arial" w:cs="Arial"/>
        <w:noProof/>
        <w:color w:val="808080"/>
        <w:sz w:val="20"/>
        <w:szCs w:val="20"/>
      </w:rPr>
      <w:t>4</w:t>
    </w:r>
    <w:r w:rsidR="00390007" w:rsidRPr="00047B63">
      <w:rPr>
        <w:rStyle w:val="a5"/>
        <w:rFonts w:ascii="Arial" w:hAnsi="Arial" w:cs="Arial"/>
        <w:color w:val="80808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552" w:rsidRDefault="005A2552">
      <w:r>
        <w:separator/>
      </w:r>
    </w:p>
  </w:footnote>
  <w:footnote w:type="continuationSeparator" w:id="0">
    <w:p w:rsidR="005A2552" w:rsidRDefault="005A2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04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3B642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7E1198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94E4A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24A0B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E647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2DC4DA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7C354E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E1F2C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attachedTemplate r:id="rId1"/>
  <w:stylePaneFormatFilter w:val="3F01"/>
  <w:defaultTabStop w:val="720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154C"/>
    <w:rsid w:val="000130F1"/>
    <w:rsid w:val="000138D4"/>
    <w:rsid w:val="00047B63"/>
    <w:rsid w:val="000871C9"/>
    <w:rsid w:val="000F1F10"/>
    <w:rsid w:val="000F657B"/>
    <w:rsid w:val="00116732"/>
    <w:rsid w:val="00117577"/>
    <w:rsid w:val="0012332C"/>
    <w:rsid w:val="00134208"/>
    <w:rsid w:val="00174E9A"/>
    <w:rsid w:val="001B4F81"/>
    <w:rsid w:val="001E1B65"/>
    <w:rsid w:val="00217D1A"/>
    <w:rsid w:val="0024036C"/>
    <w:rsid w:val="002B3957"/>
    <w:rsid w:val="002E20EA"/>
    <w:rsid w:val="002F17CC"/>
    <w:rsid w:val="00302421"/>
    <w:rsid w:val="0030579B"/>
    <w:rsid w:val="00353B0D"/>
    <w:rsid w:val="00370FBB"/>
    <w:rsid w:val="00380105"/>
    <w:rsid w:val="003833AC"/>
    <w:rsid w:val="00390007"/>
    <w:rsid w:val="003A03B4"/>
    <w:rsid w:val="003A0D5D"/>
    <w:rsid w:val="003D6FEB"/>
    <w:rsid w:val="003E257E"/>
    <w:rsid w:val="004050F0"/>
    <w:rsid w:val="00420CA9"/>
    <w:rsid w:val="00430F5D"/>
    <w:rsid w:val="00433D32"/>
    <w:rsid w:val="004416EB"/>
    <w:rsid w:val="00463B1E"/>
    <w:rsid w:val="0048244B"/>
    <w:rsid w:val="00494481"/>
    <w:rsid w:val="004B264F"/>
    <w:rsid w:val="004C7DA4"/>
    <w:rsid w:val="004E02C0"/>
    <w:rsid w:val="004E11E1"/>
    <w:rsid w:val="004E4E9D"/>
    <w:rsid w:val="00503009"/>
    <w:rsid w:val="005126BD"/>
    <w:rsid w:val="005210FC"/>
    <w:rsid w:val="00535561"/>
    <w:rsid w:val="005365EF"/>
    <w:rsid w:val="00551EA2"/>
    <w:rsid w:val="00584171"/>
    <w:rsid w:val="00586737"/>
    <w:rsid w:val="005A2552"/>
    <w:rsid w:val="005A64DB"/>
    <w:rsid w:val="005C6149"/>
    <w:rsid w:val="005E407F"/>
    <w:rsid w:val="0063254D"/>
    <w:rsid w:val="00646B7D"/>
    <w:rsid w:val="00650984"/>
    <w:rsid w:val="00663784"/>
    <w:rsid w:val="00682CDE"/>
    <w:rsid w:val="006832E7"/>
    <w:rsid w:val="006B77E3"/>
    <w:rsid w:val="006D6834"/>
    <w:rsid w:val="006E21E4"/>
    <w:rsid w:val="00700A73"/>
    <w:rsid w:val="00710FBE"/>
    <w:rsid w:val="00714582"/>
    <w:rsid w:val="007422D9"/>
    <w:rsid w:val="0074237C"/>
    <w:rsid w:val="0074505F"/>
    <w:rsid w:val="007506FC"/>
    <w:rsid w:val="00772927"/>
    <w:rsid w:val="00776C8D"/>
    <w:rsid w:val="007A1B08"/>
    <w:rsid w:val="007E6976"/>
    <w:rsid w:val="008042B5"/>
    <w:rsid w:val="00826316"/>
    <w:rsid w:val="00832F73"/>
    <w:rsid w:val="00893151"/>
    <w:rsid w:val="008C171D"/>
    <w:rsid w:val="00904264"/>
    <w:rsid w:val="0091572E"/>
    <w:rsid w:val="009806C5"/>
    <w:rsid w:val="00983132"/>
    <w:rsid w:val="009861FF"/>
    <w:rsid w:val="0099154C"/>
    <w:rsid w:val="009B1C1A"/>
    <w:rsid w:val="009B7421"/>
    <w:rsid w:val="009F5F74"/>
    <w:rsid w:val="00A03B13"/>
    <w:rsid w:val="00A1029B"/>
    <w:rsid w:val="00A3069B"/>
    <w:rsid w:val="00A3119F"/>
    <w:rsid w:val="00A56369"/>
    <w:rsid w:val="00A86B93"/>
    <w:rsid w:val="00A9052C"/>
    <w:rsid w:val="00AA712B"/>
    <w:rsid w:val="00AC12CA"/>
    <w:rsid w:val="00AD0856"/>
    <w:rsid w:val="00AE5EC6"/>
    <w:rsid w:val="00AE67A1"/>
    <w:rsid w:val="00B25BE1"/>
    <w:rsid w:val="00B519FB"/>
    <w:rsid w:val="00B72F23"/>
    <w:rsid w:val="00B76038"/>
    <w:rsid w:val="00B81099"/>
    <w:rsid w:val="00B91900"/>
    <w:rsid w:val="00B925A7"/>
    <w:rsid w:val="00BA3729"/>
    <w:rsid w:val="00BC220B"/>
    <w:rsid w:val="00BE6128"/>
    <w:rsid w:val="00C43BFF"/>
    <w:rsid w:val="00C5510F"/>
    <w:rsid w:val="00C72E32"/>
    <w:rsid w:val="00C737B0"/>
    <w:rsid w:val="00C75D99"/>
    <w:rsid w:val="00C76599"/>
    <w:rsid w:val="00C93DFA"/>
    <w:rsid w:val="00CA0DAC"/>
    <w:rsid w:val="00CA5C53"/>
    <w:rsid w:val="00CE2BEA"/>
    <w:rsid w:val="00CE35E9"/>
    <w:rsid w:val="00D25699"/>
    <w:rsid w:val="00D40F34"/>
    <w:rsid w:val="00D4516B"/>
    <w:rsid w:val="00D51B21"/>
    <w:rsid w:val="00D52053"/>
    <w:rsid w:val="00D837F7"/>
    <w:rsid w:val="00DD3C6A"/>
    <w:rsid w:val="00DE4D3A"/>
    <w:rsid w:val="00E126F8"/>
    <w:rsid w:val="00E27261"/>
    <w:rsid w:val="00E30481"/>
    <w:rsid w:val="00E54F54"/>
    <w:rsid w:val="00E569A0"/>
    <w:rsid w:val="00E977CE"/>
    <w:rsid w:val="00ED1E56"/>
    <w:rsid w:val="00ED20C1"/>
    <w:rsid w:val="00EE375F"/>
    <w:rsid w:val="00EE5F36"/>
    <w:rsid w:val="00F525BA"/>
    <w:rsid w:val="00F553A6"/>
    <w:rsid w:val="00F85B3B"/>
    <w:rsid w:val="00F9474A"/>
    <w:rsid w:val="00F95701"/>
    <w:rsid w:val="00FA5F1D"/>
    <w:rsid w:val="00FB0973"/>
    <w:rsid w:val="00FE776E"/>
    <w:rsid w:val="00FF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0F0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50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7450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74505F"/>
  </w:style>
  <w:style w:type="table" w:styleId="a6">
    <w:name w:val="Table Grid"/>
    <w:basedOn w:val="a1"/>
    <w:rsid w:val="00A3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4C7DA4"/>
    <w:pPr>
      <w:jc w:val="both"/>
    </w:pPr>
    <w:rPr>
      <w:rFonts w:ascii="Arial" w:eastAsia="UWJMG3 (SJIS)" w:hAnsi="Arial"/>
      <w:sz w:val="20"/>
      <w:szCs w:val="20"/>
      <w:lang w:eastAsia="ja-JP"/>
    </w:rPr>
  </w:style>
  <w:style w:type="paragraph" w:styleId="a8">
    <w:name w:val="Balloon Text"/>
    <w:basedOn w:val="a"/>
    <w:semiHidden/>
    <w:rsid w:val="00AD0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Ozaki\Application%20Data\Microsoft\Templates\WW_Form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WW_Form</Template>
  <TotalTime>1</TotalTime>
  <Pages>4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Navigant Intl/NW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Aiko Ozaki</dc:creator>
  <cp:lastModifiedBy>4-H</cp:lastModifiedBy>
  <cp:revision>2</cp:revision>
  <cp:lastPrinted>2014-09-08T02:21:00Z</cp:lastPrinted>
  <dcterms:created xsi:type="dcterms:W3CDTF">2016-01-05T06:49:00Z</dcterms:created>
  <dcterms:modified xsi:type="dcterms:W3CDTF">2016-01-05T06:49:00Z</dcterms:modified>
</cp:coreProperties>
</file>